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52E0" w:rsidRDefault="009352E0" w:rsidP="000A3EDB">
      <w:pPr>
        <w:pStyle w:val="NoSpacing"/>
        <w:tabs>
          <w:tab w:val="left" w:pos="7513"/>
        </w:tabs>
        <w:ind w:left="751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Утверждено распоряжением администрации Унечского района</w:t>
      </w:r>
    </w:p>
    <w:p w:rsidR="009352E0" w:rsidRPr="00363D1E" w:rsidRDefault="009352E0" w:rsidP="000A3EDB">
      <w:pPr>
        <w:pStyle w:val="NoSpacing"/>
        <w:tabs>
          <w:tab w:val="left" w:pos="7513"/>
        </w:tabs>
        <w:ind w:left="751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№783-р от 28.12.2022</w:t>
      </w:r>
      <w:bookmarkStart w:id="0" w:name="_GoBack"/>
      <w:bookmarkEnd w:id="0"/>
      <w:r w:rsidRPr="00363D1E">
        <w:rPr>
          <w:rFonts w:ascii="Times New Roman" w:hAnsi="Times New Roman" w:cs="Times New Roman"/>
          <w:sz w:val="24"/>
          <w:szCs w:val="24"/>
        </w:rPr>
        <w:t xml:space="preserve"> г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52E0" w:rsidRDefault="009352E0" w:rsidP="001B1744">
      <w:pPr>
        <w:tabs>
          <w:tab w:val="left" w:pos="8789"/>
        </w:tabs>
        <w:spacing w:after="0" w:line="36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:rsidR="009352E0" w:rsidRDefault="009352E0" w:rsidP="001B1744">
      <w:pPr>
        <w:tabs>
          <w:tab w:val="left" w:pos="8789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352E0" w:rsidRPr="000A3EDB" w:rsidRDefault="009352E0" w:rsidP="001B1744">
      <w:pPr>
        <w:tabs>
          <w:tab w:val="left" w:pos="8789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352E0" w:rsidRPr="000A3EDB" w:rsidRDefault="009352E0" w:rsidP="00B95EE4">
      <w:pPr>
        <w:tabs>
          <w:tab w:val="left" w:pos="8789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A3EDB">
        <w:rPr>
          <w:rFonts w:ascii="Times New Roman" w:hAnsi="Times New Roman" w:cs="Times New Roman"/>
          <w:b/>
          <w:bCs/>
          <w:sz w:val="24"/>
          <w:szCs w:val="24"/>
        </w:rPr>
        <w:t>План контрольных мероприятий</w:t>
      </w:r>
      <w:r w:rsidRPr="000A3EDB">
        <w:rPr>
          <w:rFonts w:ascii="Times New Roman" w:hAnsi="Times New Roman" w:cs="Times New Roman"/>
          <w:b/>
          <w:bCs/>
          <w:color w:val="000000"/>
          <w:sz w:val="24"/>
          <w:szCs w:val="24"/>
        </w:rPr>
        <w:t>внутреннего муниципального контроля</w:t>
      </w:r>
    </w:p>
    <w:p w:rsidR="009352E0" w:rsidRPr="000A3EDB" w:rsidRDefault="009352E0" w:rsidP="00B95EE4">
      <w:pPr>
        <w:tabs>
          <w:tab w:val="left" w:pos="8789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A3EDB">
        <w:rPr>
          <w:rFonts w:ascii="Times New Roman" w:hAnsi="Times New Roman" w:cs="Times New Roman"/>
          <w:b/>
          <w:bCs/>
          <w:sz w:val="24"/>
          <w:szCs w:val="24"/>
        </w:rPr>
        <w:t>по соблюдению законодательства Российской Федерации в сфере закупок товаров, работ, услуг для обеспечения муниципальных нужд</w:t>
      </w:r>
    </w:p>
    <w:p w:rsidR="009352E0" w:rsidRPr="000A3EDB" w:rsidRDefault="009352E0" w:rsidP="00B95EE4">
      <w:pPr>
        <w:tabs>
          <w:tab w:val="left" w:pos="8789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A3EDB">
        <w:rPr>
          <w:rFonts w:ascii="Times New Roman" w:hAnsi="Times New Roman" w:cs="Times New Roman"/>
          <w:b/>
          <w:bCs/>
          <w:sz w:val="24"/>
          <w:szCs w:val="24"/>
        </w:rPr>
        <w:t>с 01.01.202</w:t>
      </w:r>
      <w:r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Pr="000A3EDB">
        <w:rPr>
          <w:rFonts w:ascii="Times New Roman" w:hAnsi="Times New Roman" w:cs="Times New Roman"/>
          <w:b/>
          <w:bCs/>
          <w:sz w:val="24"/>
          <w:szCs w:val="24"/>
        </w:rPr>
        <w:t xml:space="preserve"> г. по 31.12.202</w:t>
      </w:r>
      <w:r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Pr="000A3EDB">
        <w:rPr>
          <w:rFonts w:ascii="Times New Roman" w:hAnsi="Times New Roman" w:cs="Times New Roman"/>
          <w:b/>
          <w:bCs/>
          <w:sz w:val="24"/>
          <w:szCs w:val="24"/>
        </w:rPr>
        <w:t xml:space="preserve"> г.</w:t>
      </w:r>
    </w:p>
    <w:p w:rsidR="009352E0" w:rsidRPr="000A3EDB" w:rsidRDefault="009352E0" w:rsidP="001B1744">
      <w:pPr>
        <w:tabs>
          <w:tab w:val="left" w:pos="8789"/>
        </w:tabs>
        <w:jc w:val="center"/>
        <w:rPr>
          <w:rFonts w:cs="Times New Roman"/>
          <w:b/>
          <w:bCs/>
          <w:sz w:val="24"/>
          <w:szCs w:val="24"/>
        </w:rPr>
      </w:pPr>
    </w:p>
    <w:tbl>
      <w:tblPr>
        <w:tblW w:w="10036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426"/>
        <w:gridCol w:w="2806"/>
        <w:gridCol w:w="1701"/>
        <w:gridCol w:w="2410"/>
        <w:gridCol w:w="1134"/>
        <w:gridCol w:w="1559"/>
      </w:tblGrid>
      <w:tr w:rsidR="009352E0" w:rsidRPr="00C9356E">
        <w:tc>
          <w:tcPr>
            <w:tcW w:w="426" w:type="dxa"/>
            <w:vAlign w:val="center"/>
          </w:tcPr>
          <w:p w:rsidR="009352E0" w:rsidRPr="00C9356E" w:rsidRDefault="009352E0" w:rsidP="002634EA">
            <w:pPr>
              <w:tabs>
                <w:tab w:val="left" w:pos="2811"/>
              </w:tabs>
              <w:spacing w:after="0" w:line="240" w:lineRule="auto"/>
              <w:ind w:left="-98" w:right="-6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56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806" w:type="dxa"/>
            <w:vAlign w:val="center"/>
          </w:tcPr>
          <w:p w:rsidR="009352E0" w:rsidRPr="00C9356E" w:rsidRDefault="009352E0" w:rsidP="002634EA">
            <w:pPr>
              <w:tabs>
                <w:tab w:val="left" w:pos="2811"/>
              </w:tabs>
              <w:spacing w:after="0" w:line="240" w:lineRule="auto"/>
              <w:ind w:left="-98" w:right="-6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56E">
              <w:rPr>
                <w:rFonts w:ascii="Times New Roman" w:hAnsi="Times New Roman" w:cs="Times New Roman"/>
                <w:sz w:val="24"/>
                <w:szCs w:val="24"/>
              </w:rPr>
              <w:t>Наименование заказчика, в отношении которого проводится проверка</w:t>
            </w:r>
          </w:p>
        </w:tc>
        <w:tc>
          <w:tcPr>
            <w:tcW w:w="1701" w:type="dxa"/>
            <w:vAlign w:val="center"/>
          </w:tcPr>
          <w:p w:rsidR="009352E0" w:rsidRPr="00C9356E" w:rsidRDefault="009352E0" w:rsidP="002634EA">
            <w:pPr>
              <w:tabs>
                <w:tab w:val="left" w:pos="2811"/>
              </w:tabs>
              <w:spacing w:after="0" w:line="240" w:lineRule="auto"/>
              <w:ind w:left="-98" w:right="-6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56E">
              <w:rPr>
                <w:rFonts w:ascii="Times New Roman" w:hAnsi="Times New Roman" w:cs="Times New Roman"/>
                <w:sz w:val="24"/>
                <w:szCs w:val="24"/>
              </w:rPr>
              <w:t>Форма проведения проверки (камеральная, выездная)</w:t>
            </w:r>
          </w:p>
        </w:tc>
        <w:tc>
          <w:tcPr>
            <w:tcW w:w="2410" w:type="dxa"/>
          </w:tcPr>
          <w:p w:rsidR="009352E0" w:rsidRPr="00C9356E" w:rsidRDefault="009352E0" w:rsidP="002634EA">
            <w:pPr>
              <w:tabs>
                <w:tab w:val="left" w:pos="2811"/>
              </w:tabs>
              <w:spacing w:after="0" w:line="240" w:lineRule="auto"/>
              <w:ind w:left="-98" w:right="-6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56E">
              <w:rPr>
                <w:rFonts w:ascii="Times New Roman" w:hAnsi="Times New Roman" w:cs="Times New Roman"/>
                <w:sz w:val="24"/>
                <w:szCs w:val="24"/>
              </w:rPr>
              <w:t xml:space="preserve">Цель и основания проведения проверки </w:t>
            </w:r>
          </w:p>
        </w:tc>
        <w:tc>
          <w:tcPr>
            <w:tcW w:w="1134" w:type="dxa"/>
            <w:vAlign w:val="center"/>
          </w:tcPr>
          <w:p w:rsidR="009352E0" w:rsidRPr="00C9356E" w:rsidRDefault="009352E0" w:rsidP="00B95EE4">
            <w:pPr>
              <w:tabs>
                <w:tab w:val="left" w:pos="2811"/>
              </w:tabs>
              <w:spacing w:after="0" w:line="240" w:lineRule="auto"/>
              <w:ind w:left="-98" w:right="-6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56E">
              <w:rPr>
                <w:rFonts w:ascii="Times New Roman" w:hAnsi="Times New Roman" w:cs="Times New Roman"/>
                <w:sz w:val="24"/>
                <w:szCs w:val="24"/>
              </w:rPr>
              <w:t>Проверяемый период</w:t>
            </w:r>
          </w:p>
        </w:tc>
        <w:tc>
          <w:tcPr>
            <w:tcW w:w="1559" w:type="dxa"/>
            <w:vAlign w:val="center"/>
          </w:tcPr>
          <w:p w:rsidR="009352E0" w:rsidRPr="00C9356E" w:rsidRDefault="009352E0" w:rsidP="00B95EE4">
            <w:pPr>
              <w:tabs>
                <w:tab w:val="left" w:pos="2811"/>
              </w:tabs>
              <w:spacing w:after="0" w:line="240" w:lineRule="auto"/>
              <w:ind w:left="-98" w:right="-6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56E">
              <w:rPr>
                <w:rFonts w:ascii="Times New Roman" w:hAnsi="Times New Roman" w:cs="Times New Roman"/>
                <w:sz w:val="24"/>
                <w:szCs w:val="24"/>
              </w:rPr>
              <w:t>Дата начала проведения проверки (указывается календарный месяц)</w:t>
            </w:r>
          </w:p>
        </w:tc>
      </w:tr>
      <w:tr w:rsidR="009352E0" w:rsidRPr="00C9356E">
        <w:tc>
          <w:tcPr>
            <w:tcW w:w="426" w:type="dxa"/>
          </w:tcPr>
          <w:p w:rsidR="009352E0" w:rsidRPr="00C9356E" w:rsidRDefault="009352E0" w:rsidP="002634E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356E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806" w:type="dxa"/>
          </w:tcPr>
          <w:p w:rsidR="009352E0" w:rsidRPr="00C9356E" w:rsidRDefault="009352E0" w:rsidP="00B51F6C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356E">
              <w:rPr>
                <w:rFonts w:ascii="Times New Roman" w:hAnsi="Times New Roman" w:cs="Times New Roman"/>
                <w:sz w:val="24"/>
                <w:szCs w:val="24"/>
              </w:rPr>
              <w:t>Муниципальное общеобразовательное учреждение – Средняя общеобразовательная школа</w:t>
            </w:r>
            <w:r w:rsidRPr="000A3EDB">
              <w:rPr>
                <w:rFonts w:ascii="Times New Roman" w:hAnsi="Times New Roman" w:cs="Times New Roman"/>
                <w:kern w:val="36"/>
                <w:sz w:val="24"/>
                <w:szCs w:val="24"/>
              </w:rPr>
              <w:t xml:space="preserve"> с. Старая Гута Унечского района Брянской области</w:t>
            </w:r>
          </w:p>
        </w:tc>
        <w:tc>
          <w:tcPr>
            <w:tcW w:w="1701" w:type="dxa"/>
          </w:tcPr>
          <w:p w:rsidR="009352E0" w:rsidRPr="00C9356E" w:rsidRDefault="009352E0" w:rsidP="00B51F6C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  <w:r w:rsidRPr="00C9356E">
              <w:rPr>
                <w:rFonts w:ascii="Times New Roman" w:hAnsi="Times New Roman" w:cs="Times New Roman"/>
                <w:sz w:val="24"/>
                <w:szCs w:val="24"/>
              </w:rPr>
              <w:t xml:space="preserve">Камеральная  </w:t>
            </w:r>
          </w:p>
        </w:tc>
        <w:tc>
          <w:tcPr>
            <w:tcW w:w="2410" w:type="dxa"/>
          </w:tcPr>
          <w:p w:rsidR="009352E0" w:rsidRPr="00C9356E" w:rsidRDefault="009352E0" w:rsidP="00B51F6C">
            <w:pPr>
              <w:tabs>
                <w:tab w:val="left" w:pos="281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56E">
              <w:rPr>
                <w:rFonts w:ascii="Times New Roman" w:hAnsi="Times New Roman" w:cs="Times New Roman"/>
                <w:sz w:val="24"/>
                <w:szCs w:val="24"/>
              </w:rPr>
              <w:t>Предупреждение и выявление нарушений законодательства РФ в сфере закупок</w:t>
            </w:r>
          </w:p>
        </w:tc>
        <w:tc>
          <w:tcPr>
            <w:tcW w:w="1134" w:type="dxa"/>
          </w:tcPr>
          <w:p w:rsidR="009352E0" w:rsidRPr="00C9356E" w:rsidRDefault="009352E0" w:rsidP="00B95EE4">
            <w:pPr>
              <w:tabs>
                <w:tab w:val="left" w:pos="281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56E">
              <w:rPr>
                <w:rFonts w:ascii="Times New Roman" w:hAnsi="Times New Roman" w:cs="Times New Roman"/>
                <w:sz w:val="24"/>
                <w:szCs w:val="24"/>
              </w:rPr>
              <w:t>2023 г.</w:t>
            </w:r>
          </w:p>
        </w:tc>
        <w:tc>
          <w:tcPr>
            <w:tcW w:w="1559" w:type="dxa"/>
          </w:tcPr>
          <w:p w:rsidR="009352E0" w:rsidRPr="00C9356E" w:rsidRDefault="009352E0" w:rsidP="00B95EE4">
            <w:pPr>
              <w:tabs>
                <w:tab w:val="left" w:pos="281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56E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</w:tr>
    </w:tbl>
    <w:p w:rsidR="009352E0" w:rsidRDefault="009352E0" w:rsidP="001B174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352E0" w:rsidRPr="000A3EDB" w:rsidRDefault="009352E0" w:rsidP="001B174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352E0" w:rsidRPr="000A3EDB" w:rsidRDefault="009352E0" w:rsidP="001B1744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9352E0" w:rsidRPr="000A3EDB" w:rsidSect="00B95EE4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egoe UI"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B1744"/>
    <w:rsid w:val="000A3EDB"/>
    <w:rsid w:val="001B1744"/>
    <w:rsid w:val="001F124F"/>
    <w:rsid w:val="002634EA"/>
    <w:rsid w:val="002950E2"/>
    <w:rsid w:val="00363D1E"/>
    <w:rsid w:val="005011B3"/>
    <w:rsid w:val="00590C65"/>
    <w:rsid w:val="006A55BA"/>
    <w:rsid w:val="008B5107"/>
    <w:rsid w:val="009352E0"/>
    <w:rsid w:val="00A10F99"/>
    <w:rsid w:val="00B0457D"/>
    <w:rsid w:val="00B51F6C"/>
    <w:rsid w:val="00B95EE4"/>
    <w:rsid w:val="00BD6E1E"/>
    <w:rsid w:val="00C91B70"/>
    <w:rsid w:val="00C9356E"/>
    <w:rsid w:val="00CB3B5E"/>
    <w:rsid w:val="00EE42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1744"/>
    <w:pPr>
      <w:spacing w:after="200" w:line="276" w:lineRule="auto"/>
    </w:pPr>
    <w:rPr>
      <w:rFonts w:eastAsia="Times New Roman" w:cs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1B1744"/>
    <w:rPr>
      <w:rFonts w:eastAsia="Times New Roman" w:cs="Calibri"/>
    </w:rPr>
  </w:style>
  <w:style w:type="paragraph" w:styleId="BalloonText">
    <w:name w:val="Balloon Text"/>
    <w:basedOn w:val="Normal"/>
    <w:link w:val="BalloonTextChar"/>
    <w:uiPriority w:val="99"/>
    <w:semiHidden/>
    <w:rsid w:val="002634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2634EA"/>
    <w:rPr>
      <w:rFonts w:ascii="Segoe UI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0917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917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</TotalTime>
  <Pages>1</Pages>
  <Words>117</Words>
  <Characters>671</Characters>
  <Application>Microsoft Office Outlook</Application>
  <DocSecurity>0</DocSecurity>
  <Lines>0</Lines>
  <Paragraphs>0</Paragraphs>
  <ScaleCrop>false</ScaleCrop>
  <Company>Администрация района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Пешая Марина Федоровна</dc:creator>
  <cp:keywords/>
  <dc:description/>
  <cp:lastModifiedBy>Лосева Е.Ю.</cp:lastModifiedBy>
  <cp:revision>5</cp:revision>
  <cp:lastPrinted>2022-01-11T07:21:00Z</cp:lastPrinted>
  <dcterms:created xsi:type="dcterms:W3CDTF">2023-01-09T14:05:00Z</dcterms:created>
  <dcterms:modified xsi:type="dcterms:W3CDTF">2023-01-16T09:45:00Z</dcterms:modified>
</cp:coreProperties>
</file>